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892E0" w14:textId="77777777" w:rsidR="00D0324F" w:rsidRDefault="00D0324F" w:rsidP="00D0324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BADYNGTON</w:t>
      </w:r>
      <w:r>
        <w:rPr>
          <w:rFonts w:cs="Times New Roman"/>
          <w:szCs w:val="24"/>
        </w:rPr>
        <w:t xml:space="preserve">      (fl.1446)</w:t>
      </w:r>
    </w:p>
    <w:p w14:paraId="29275A64" w14:textId="77777777" w:rsidR="00D0324F" w:rsidRDefault="00D0324F" w:rsidP="00D0324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Boston, Lincolnshire. Brasier.</w:t>
      </w:r>
    </w:p>
    <w:p w14:paraId="65C37EF3" w14:textId="77777777" w:rsidR="00D0324F" w:rsidRDefault="00D0324F" w:rsidP="00D0324F">
      <w:pPr>
        <w:pStyle w:val="NoSpacing"/>
        <w:jc w:val="both"/>
        <w:rPr>
          <w:rFonts w:cs="Times New Roman"/>
          <w:szCs w:val="24"/>
        </w:rPr>
      </w:pPr>
    </w:p>
    <w:p w14:paraId="17EA1B34" w14:textId="77777777" w:rsidR="00D0324F" w:rsidRDefault="00D0324F" w:rsidP="00D0324F">
      <w:pPr>
        <w:pStyle w:val="NoSpacing"/>
        <w:jc w:val="both"/>
        <w:rPr>
          <w:rFonts w:cs="Times New Roman"/>
          <w:szCs w:val="24"/>
        </w:rPr>
      </w:pPr>
    </w:p>
    <w:p w14:paraId="0CC54769" w14:textId="77777777" w:rsidR="0053369E" w:rsidRDefault="0053369E" w:rsidP="0053369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 xml:space="preserve">He made a plaint of debt against William Thymulby of Thymelby(q.v.) </w:t>
      </w:r>
    </w:p>
    <w:p w14:paraId="075151B4" w14:textId="77777777" w:rsidR="0053369E" w:rsidRDefault="0053369E" w:rsidP="0053369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John Panton of Thymelby(q.v.).</w:t>
      </w:r>
    </w:p>
    <w:p w14:paraId="7FAF8D1B" w14:textId="1FF52159" w:rsidR="0053369E" w:rsidRDefault="0053369E" w:rsidP="00D0324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770FD4">
          <w:rPr>
            <w:rStyle w:val="Hyperlink"/>
            <w:rFonts w:cs="Times New Roman"/>
            <w:szCs w:val="24"/>
          </w:rPr>
          <w:t>https://waalt.uh.edu/index.php/CP40/732</w:t>
        </w:r>
      </w:hyperlink>
      <w:r>
        <w:rPr>
          <w:rFonts w:cs="Times New Roman"/>
          <w:szCs w:val="24"/>
        </w:rPr>
        <w:t xml:space="preserve"> )</w:t>
      </w:r>
    </w:p>
    <w:p w14:paraId="0B225516" w14:textId="77777777" w:rsidR="00D0324F" w:rsidRDefault="00D0324F" w:rsidP="00D0324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1446</w:t>
      </w:r>
      <w:r>
        <w:rPr>
          <w:rFonts w:cs="Times New Roman"/>
          <w:szCs w:val="24"/>
        </w:rPr>
        <w:tab/>
        <w:t>Thomas Donham, Parson of Wethern(q.v.), and five others brought a plaint</w:t>
      </w:r>
    </w:p>
    <w:p w14:paraId="3F26F380" w14:textId="77777777" w:rsidR="00D0324F" w:rsidRDefault="00D0324F" w:rsidP="00D0324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covenant against him and John Hamond of London, servant(q.v.).</w:t>
      </w:r>
    </w:p>
    <w:p w14:paraId="54584C6A" w14:textId="77777777" w:rsidR="00D0324F" w:rsidRDefault="00D0324F" w:rsidP="00D0324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7" w:history="1">
        <w:r w:rsidRPr="003F7DF8">
          <w:rPr>
            <w:rStyle w:val="Hyperlink"/>
            <w:rFonts w:cs="Times New Roman"/>
            <w:szCs w:val="24"/>
          </w:rPr>
          <w:t>https://waalt.uh.edu/index.php/IDXCP40no740</w:t>
        </w:r>
      </w:hyperlink>
      <w:r>
        <w:rPr>
          <w:rFonts w:cs="Times New Roman"/>
          <w:szCs w:val="24"/>
        </w:rPr>
        <w:t xml:space="preserve"> )</w:t>
      </w:r>
    </w:p>
    <w:p w14:paraId="5A787352" w14:textId="77777777" w:rsidR="00D0324F" w:rsidRDefault="00D0324F" w:rsidP="00D0324F">
      <w:pPr>
        <w:pStyle w:val="NoSpacing"/>
        <w:jc w:val="both"/>
        <w:rPr>
          <w:rFonts w:cs="Times New Roman"/>
          <w:szCs w:val="24"/>
        </w:rPr>
      </w:pPr>
    </w:p>
    <w:p w14:paraId="59ECF172" w14:textId="77777777" w:rsidR="00D0324F" w:rsidRDefault="00D0324F" w:rsidP="00D0324F">
      <w:pPr>
        <w:pStyle w:val="NoSpacing"/>
        <w:jc w:val="both"/>
        <w:rPr>
          <w:rFonts w:cs="Times New Roman"/>
          <w:szCs w:val="24"/>
        </w:rPr>
      </w:pPr>
    </w:p>
    <w:p w14:paraId="71F78864" w14:textId="77777777" w:rsidR="00D0324F" w:rsidRDefault="00D0324F" w:rsidP="00D0324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21 November 2023</w:t>
      </w:r>
    </w:p>
    <w:p w14:paraId="03A24428" w14:textId="7D8A7F5D" w:rsidR="0053369E" w:rsidRDefault="0053369E" w:rsidP="00D0324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21 February 2024</w:t>
      </w:r>
    </w:p>
    <w:p w14:paraId="5C890D4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3FCAB" w14:textId="77777777" w:rsidR="005915D7" w:rsidRDefault="005915D7" w:rsidP="009139A6">
      <w:r>
        <w:separator/>
      </w:r>
    </w:p>
  </w:endnote>
  <w:endnote w:type="continuationSeparator" w:id="0">
    <w:p w14:paraId="11E6A52D" w14:textId="77777777" w:rsidR="005915D7" w:rsidRDefault="005915D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CA26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B61D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BAF3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5664D" w14:textId="77777777" w:rsidR="005915D7" w:rsidRDefault="005915D7" w:rsidP="009139A6">
      <w:r>
        <w:separator/>
      </w:r>
    </w:p>
  </w:footnote>
  <w:footnote w:type="continuationSeparator" w:id="0">
    <w:p w14:paraId="3DA5825D" w14:textId="77777777" w:rsidR="005915D7" w:rsidRDefault="005915D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5299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F82C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AFF5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24F"/>
    <w:rsid w:val="000666E0"/>
    <w:rsid w:val="002510B7"/>
    <w:rsid w:val="0053369E"/>
    <w:rsid w:val="005915D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0324F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4AA4B7"/>
  <w15:chartTrackingRefBased/>
  <w15:docId w15:val="{708FD30D-F3A1-4F68-89C0-91C2F13A0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0324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IDXCP40no740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32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2023-11-24T16:21:00Z</dcterms:created>
  <dcterms:modified xsi:type="dcterms:W3CDTF">2024-02-21T20:33:00Z</dcterms:modified>
</cp:coreProperties>
</file>